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7777777"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2E1114">
        <w:rPr>
          <w:rFonts w:asciiTheme="minorHAnsi" w:hAnsiTheme="minorHAnsi" w:cs="Arial"/>
          <w:sz w:val="22"/>
        </w:rPr>
        <w:t>[</w:t>
      </w:r>
      <w:r w:rsidR="002E1114" w:rsidRPr="002E1114">
        <w:rPr>
          <w:rFonts w:asciiTheme="minorHAnsi" w:hAnsiTheme="minorHAnsi" w:cs="Arial"/>
          <w:sz w:val="22"/>
          <w:highlight w:val="yellow"/>
        </w:rPr>
        <w:t>à déterminer</w:t>
      </w:r>
      <w:r w:rsidR="002E111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77777777"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77777777"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p>
    <w:p w14:paraId="659C28D8" w14:textId="77777777"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637EB6"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2082078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754989" w14:textId="77777777" w:rsidR="00637EB6" w:rsidRDefault="00637EB6">
      <w:r>
        <w:separator/>
      </w:r>
    </w:p>
  </w:endnote>
  <w:endnote w:type="continuationSeparator" w:id="0">
    <w:p w14:paraId="11496D77" w14:textId="77777777" w:rsidR="00637EB6" w:rsidRDefault="00637E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9D3F1F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761C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4AA341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761C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3CB4228"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4761C1">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4761C1">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E9C5FB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761C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637EB6"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75DF3" w14:textId="77777777" w:rsidR="00637EB6" w:rsidRDefault="00637EB6">
      <w:r>
        <w:separator/>
      </w:r>
    </w:p>
  </w:footnote>
  <w:footnote w:type="continuationSeparator" w:id="0">
    <w:p w14:paraId="541C4BE6" w14:textId="77777777" w:rsidR="00637EB6" w:rsidRDefault="00637EB6">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1C1"/>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37EB6"/>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CB0C57-11EB-481C-AE96-ABF0B717D4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1545</Words>
  <Characters>8499</Characters>
  <Application>Microsoft Office Word</Application>
  <DocSecurity>0</DocSecurity>
  <Lines>70</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Evelyne ALAVO</cp:lastModifiedBy>
  <cp:revision>2</cp:revision>
  <cp:lastPrinted>2016-03-24T23:23:00Z</cp:lastPrinted>
  <dcterms:created xsi:type="dcterms:W3CDTF">2025-10-01T08:47:00Z</dcterms:created>
  <dcterms:modified xsi:type="dcterms:W3CDTF">2025-10-01T08:47:00Z</dcterms:modified>
</cp:coreProperties>
</file>